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Okulun Adı</w:t>
      </w:r>
      <w:r w:rsidRPr="008E719B">
        <w:rPr>
          <w:rFonts w:ascii="Comic Sans MS" w:hAnsi="Comic Sans MS"/>
          <w:sz w:val="20"/>
          <w:szCs w:val="20"/>
        </w:rPr>
        <w:tab/>
        <w:t xml:space="preserve">   :</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07.10.2016</w:t>
      </w:r>
    </w:p>
    <w:p w:rsidR="000A4E88" w:rsidRDefault="000A4E88" w:rsidP="008E719B">
      <w:pPr>
        <w:pStyle w:val="NoSpacing"/>
        <w:rPr>
          <w:rFonts w:ascii="Comic Sans MS" w:hAnsi="Comic Sans MS"/>
          <w:sz w:val="20"/>
          <w:szCs w:val="20"/>
        </w:rPr>
      </w:pPr>
      <w:r w:rsidRPr="008E719B">
        <w:rPr>
          <w:rFonts w:ascii="Comic Sans MS" w:hAnsi="Comic Sans MS"/>
          <w:sz w:val="20"/>
          <w:szCs w:val="20"/>
        </w:rPr>
        <w:t>Yaş Grubu (Ay)   :   48-66</w:t>
      </w:r>
    </w:p>
    <w:p w:rsidR="000A4E88" w:rsidRDefault="000A4E88" w:rsidP="008E719B">
      <w:pPr>
        <w:pStyle w:val="NoSpacing"/>
        <w:rPr>
          <w:rFonts w:ascii="Comic Sans MS" w:hAnsi="Comic Sans MS"/>
          <w:sz w:val="20"/>
          <w:szCs w:val="20"/>
        </w:rPr>
      </w:pPr>
      <w:r>
        <w:rPr>
          <w:rFonts w:ascii="Comic Sans MS" w:hAnsi="Comic Sans MS"/>
          <w:sz w:val="20"/>
          <w:szCs w:val="20"/>
        </w:rPr>
        <w:t>Öğretmenin adı   :</w:t>
      </w:r>
    </w:p>
    <w:p w:rsidR="000A4E88" w:rsidRPr="008E719B" w:rsidRDefault="000A4E88" w:rsidP="008E719B">
      <w:pPr>
        <w:pStyle w:val="NoSpacing"/>
        <w:jc w:val="center"/>
        <w:rPr>
          <w:rFonts w:ascii="Comic Sans MS" w:hAnsi="Comic Sans MS"/>
          <w:sz w:val="20"/>
          <w:szCs w:val="20"/>
        </w:rPr>
      </w:pPr>
      <w:r w:rsidRPr="008E719B">
        <w:rPr>
          <w:rFonts w:ascii="Comic Sans MS" w:hAnsi="Comic Sans MS"/>
          <w:sz w:val="20"/>
          <w:szCs w:val="20"/>
        </w:rPr>
        <w:t>EĞİTİM AKIŞI</w:t>
      </w:r>
    </w:p>
    <w:p w:rsidR="000A4E88" w:rsidRPr="008E719B" w:rsidRDefault="000A4E88" w:rsidP="008E719B">
      <w:pPr>
        <w:pStyle w:val="NoSpacing"/>
        <w:jc w:val="both"/>
        <w:rPr>
          <w:rFonts w:ascii="Comic Sans MS" w:hAnsi="Comic Sans MS"/>
          <w:sz w:val="20"/>
          <w:szCs w:val="20"/>
        </w:rPr>
      </w:pPr>
      <w:r w:rsidRPr="008E719B">
        <w:rPr>
          <w:rFonts w:ascii="Comic Sans MS" w:hAnsi="Comic Sans MS"/>
          <w:sz w:val="20"/>
          <w:szCs w:val="20"/>
        </w:rPr>
        <w:t>Güne Başlama Zamanı</w:t>
      </w:r>
    </w:p>
    <w:p w:rsidR="000A4E88" w:rsidRPr="008E719B" w:rsidRDefault="000A4E88" w:rsidP="008E719B">
      <w:pPr>
        <w:pStyle w:val="NoSpacing"/>
        <w:jc w:val="both"/>
        <w:rPr>
          <w:rFonts w:ascii="Comic Sans MS" w:hAnsi="Comic Sans MS"/>
          <w:sz w:val="20"/>
          <w:szCs w:val="20"/>
        </w:rPr>
      </w:pPr>
      <w:r w:rsidRPr="008E719B">
        <w:rPr>
          <w:rFonts w:ascii="Comic Sans MS" w:hAnsi="Comic Sans MS"/>
          <w:sz w:val="20"/>
          <w:szCs w:val="20"/>
        </w:rPr>
        <w:t>Çocuklar, "Günaydın" denilerek karşılanır. Daha sonra hangi öğrenme merkezlerine geçecekleri sorularak yönlendirilir.</w:t>
      </w:r>
    </w:p>
    <w:p w:rsidR="000A4E88" w:rsidRPr="008E719B" w:rsidRDefault="000A4E88" w:rsidP="008E719B">
      <w:pPr>
        <w:pStyle w:val="NoSpacing"/>
        <w:jc w:val="both"/>
        <w:rPr>
          <w:rFonts w:ascii="Comic Sans MS" w:hAnsi="Comic Sans MS"/>
          <w:sz w:val="20"/>
          <w:szCs w:val="20"/>
        </w:rPr>
      </w:pPr>
      <w:r w:rsidRPr="008E719B">
        <w:rPr>
          <w:rFonts w:ascii="Comic Sans MS" w:hAnsi="Comic Sans MS"/>
          <w:sz w:val="20"/>
          <w:szCs w:val="20"/>
        </w:rPr>
        <w:t>Oyun Zamanı</w:t>
      </w:r>
    </w:p>
    <w:p w:rsidR="000A4E88" w:rsidRPr="008E719B" w:rsidRDefault="000A4E88" w:rsidP="008E719B">
      <w:pPr>
        <w:pStyle w:val="NoSpacing"/>
        <w:jc w:val="both"/>
        <w:rPr>
          <w:rFonts w:ascii="Comic Sans MS" w:hAnsi="Comic Sans MS"/>
          <w:sz w:val="20"/>
          <w:szCs w:val="20"/>
        </w:rPr>
      </w:pPr>
      <w:r w:rsidRPr="008E719B">
        <w:rPr>
          <w:rFonts w:ascii="Comic Sans MS" w:hAnsi="Comic Sans MS"/>
          <w:sz w:val="20"/>
          <w:szCs w:val="20"/>
        </w:rPr>
        <w:t>Oyun zamanı bitince sınıf hep birlikte toplanır. Tuvalet ve temizlik ihtiyaçlarını gideren çocuklar, kahvaltıya gitmek için sıra olurlar.</w:t>
      </w:r>
    </w:p>
    <w:p w:rsidR="000A4E88" w:rsidRPr="008E719B" w:rsidRDefault="000A4E88" w:rsidP="008E719B">
      <w:pPr>
        <w:pStyle w:val="NoSpacing"/>
        <w:rPr>
          <w:rFonts w:ascii="Comic Sans MS" w:hAnsi="Comic Sans MS"/>
          <w:b/>
          <w:sz w:val="20"/>
          <w:szCs w:val="20"/>
        </w:rPr>
      </w:pPr>
      <w:r w:rsidRPr="008E719B">
        <w:rPr>
          <w:rFonts w:ascii="Comic Sans MS" w:hAnsi="Comic Sans MS"/>
          <w:b/>
          <w:sz w:val="20"/>
          <w:szCs w:val="20"/>
        </w:rPr>
        <w:t>Kahvaltı - Temizlik</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Etkinlik Zamanı</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 ÇINAR AĞACINI TANIYALIM" isimli  bütünleştirilmiş sanat ve türkçe etkinliği</w:t>
      </w:r>
    </w:p>
    <w:p w:rsidR="000A4E88" w:rsidRPr="008E719B" w:rsidRDefault="000A4E88" w:rsidP="008E719B">
      <w:pPr>
        <w:pStyle w:val="NoSpacing"/>
        <w:rPr>
          <w:rFonts w:ascii="Comic Sans MS" w:hAnsi="Comic Sans MS"/>
          <w:b/>
          <w:sz w:val="20"/>
          <w:szCs w:val="20"/>
        </w:rPr>
      </w:pPr>
      <w:r w:rsidRPr="008E719B">
        <w:rPr>
          <w:rFonts w:ascii="Comic Sans MS" w:hAnsi="Comic Sans MS"/>
          <w:b/>
          <w:sz w:val="20"/>
          <w:szCs w:val="20"/>
        </w:rPr>
        <w:t>Öğle Yemeği, Temizlik</w:t>
      </w:r>
    </w:p>
    <w:p w:rsidR="000A4E88" w:rsidRPr="008E719B" w:rsidRDefault="000A4E88" w:rsidP="008E719B">
      <w:pPr>
        <w:pStyle w:val="NoSpacing"/>
        <w:rPr>
          <w:rFonts w:ascii="Comic Sans MS" w:hAnsi="Comic Sans MS"/>
          <w:b/>
          <w:sz w:val="20"/>
          <w:szCs w:val="20"/>
        </w:rPr>
      </w:pPr>
      <w:r w:rsidRPr="008E719B">
        <w:rPr>
          <w:rFonts w:ascii="Comic Sans MS" w:hAnsi="Comic Sans MS"/>
          <w:b/>
          <w:sz w:val="20"/>
          <w:szCs w:val="20"/>
        </w:rPr>
        <w:t xml:space="preserve">Dinlenme            </w:t>
      </w:r>
    </w:p>
    <w:p w:rsidR="000A4E88" w:rsidRPr="008E719B" w:rsidRDefault="000A4E88" w:rsidP="008E719B">
      <w:pPr>
        <w:pStyle w:val="NoSpacing"/>
        <w:rPr>
          <w:rFonts w:ascii="Comic Sans MS" w:hAnsi="Comic Sans MS"/>
          <w:b/>
          <w:sz w:val="20"/>
          <w:szCs w:val="20"/>
        </w:rPr>
      </w:pPr>
      <w:r w:rsidRPr="008E719B">
        <w:rPr>
          <w:rFonts w:ascii="Comic Sans MS" w:hAnsi="Comic Sans MS"/>
          <w:b/>
          <w:sz w:val="20"/>
          <w:szCs w:val="20"/>
        </w:rPr>
        <w:t>Kahvaltı, Temizlik</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Etkinlik Zamanı</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 ÇİZGİMİ ÇİZDİM’’ okuma yaz. haz. çal. etkinliği</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Oyun Zamanı</w:t>
      </w:r>
      <w:r>
        <w:rPr>
          <w:rFonts w:ascii="Comic Sans MS" w:hAnsi="Comic Sans MS"/>
          <w:sz w:val="20"/>
          <w:szCs w:val="20"/>
        </w:rPr>
        <w:t xml:space="preserve">:   </w:t>
      </w:r>
      <w:r w:rsidRPr="008E719B">
        <w:rPr>
          <w:rFonts w:ascii="Comic Sans MS" w:hAnsi="Comic Sans MS"/>
          <w:sz w:val="20"/>
          <w:szCs w:val="20"/>
        </w:rPr>
        <w:t xml:space="preserve">Öğrenme merkezlerinde oyun. </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Günü Değerlendirme Zamanı</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 xml:space="preserve">Eve Gidiş </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Hazırlıklar tamamlanır ve çocuklarla vedalaşıp ayrılır.</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Genel Değerlendirme</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w:t>
      </w:r>
    </w:p>
    <w:p w:rsidR="000A4E88" w:rsidRPr="008E719B" w:rsidRDefault="000A4E88" w:rsidP="008E719B">
      <w:pPr>
        <w:pStyle w:val="NoSpacing"/>
        <w:rPr>
          <w:rFonts w:ascii="Comic Sans MS" w:hAnsi="Comic Sans MS"/>
          <w:sz w:val="20"/>
          <w:szCs w:val="20"/>
        </w:rPr>
      </w:pPr>
      <w:r w:rsidRPr="008E719B">
        <w:rPr>
          <w:rFonts w:ascii="Comic Sans MS" w:hAnsi="Comic Sans MS"/>
          <w:sz w:val="20"/>
          <w:szCs w:val="20"/>
        </w:rPr>
        <w:t>*</w:t>
      </w:r>
    </w:p>
    <w:p w:rsidR="000A4E88" w:rsidRPr="008E719B" w:rsidRDefault="000A4E88" w:rsidP="008E719B">
      <w:pPr>
        <w:pStyle w:val="NoSpacing"/>
        <w:rPr>
          <w:rFonts w:ascii="Comic Sans MS" w:hAnsi="Comic Sans MS"/>
          <w:b/>
          <w:sz w:val="20"/>
          <w:szCs w:val="20"/>
        </w:rPr>
      </w:pPr>
    </w:p>
    <w:p w:rsidR="000A4E88" w:rsidRPr="008E719B" w:rsidRDefault="000A4E88" w:rsidP="008E719B">
      <w:pPr>
        <w:pStyle w:val="NoSpacing"/>
        <w:rPr>
          <w:rFonts w:ascii="Comic Sans MS" w:hAnsi="Comic Sans MS"/>
          <w:b/>
          <w:sz w:val="20"/>
          <w:szCs w:val="20"/>
        </w:rPr>
      </w:pPr>
    </w:p>
    <w:p w:rsidR="000A4E88" w:rsidRPr="008E719B" w:rsidRDefault="000A4E88" w:rsidP="008E719B">
      <w:pPr>
        <w:pStyle w:val="NoSpacing"/>
        <w:rPr>
          <w:rFonts w:ascii="Comic Sans MS" w:hAnsi="Comic Sans MS"/>
          <w:b/>
          <w:sz w:val="20"/>
          <w:szCs w:val="20"/>
        </w:rPr>
      </w:pPr>
      <w:r w:rsidRPr="008E719B">
        <w:rPr>
          <w:rFonts w:ascii="Comic Sans MS" w:hAnsi="Comic Sans MS"/>
          <w:b/>
          <w:sz w:val="20"/>
          <w:szCs w:val="20"/>
        </w:rPr>
        <w:t xml:space="preserve"> </w:t>
      </w:r>
    </w:p>
    <w:p w:rsidR="000A4E88" w:rsidRDefault="000A4E88" w:rsidP="008E719B">
      <w:pPr>
        <w:pStyle w:val="NoSpacing"/>
        <w:rPr>
          <w:rFonts w:ascii="Comic Sans MS" w:hAnsi="Comic Sans MS"/>
          <w:b/>
          <w:sz w:val="20"/>
          <w:szCs w:val="20"/>
        </w:rPr>
      </w:pPr>
    </w:p>
    <w:p w:rsidR="000A4E88" w:rsidRPr="002F0E35" w:rsidRDefault="000A4E88" w:rsidP="00080E5B">
      <w:pPr>
        <w:pStyle w:val="NoSpacing"/>
        <w:jc w:val="center"/>
        <w:rPr>
          <w:rFonts w:ascii="Comic Sans MS" w:hAnsi="Comic Sans MS"/>
          <w:b/>
          <w:sz w:val="20"/>
          <w:szCs w:val="20"/>
        </w:rPr>
      </w:pPr>
      <w:r w:rsidRPr="002F0E35">
        <w:rPr>
          <w:rFonts w:ascii="Comic Sans MS" w:hAnsi="Comic Sans MS"/>
          <w:b/>
          <w:sz w:val="20"/>
          <w:szCs w:val="20"/>
        </w:rPr>
        <w:t>ETKİNLİK  PLANI</w:t>
      </w:r>
    </w:p>
    <w:p w:rsidR="000A4E88" w:rsidRPr="002F0E35" w:rsidRDefault="000A4E88" w:rsidP="00080E5B">
      <w:pPr>
        <w:pStyle w:val="NoSpacing"/>
        <w:jc w:val="center"/>
        <w:rPr>
          <w:rFonts w:ascii="Comic Sans MS" w:hAnsi="Comic Sans MS"/>
          <w:b/>
          <w:sz w:val="20"/>
          <w:szCs w:val="20"/>
        </w:rPr>
      </w:pPr>
      <w:r w:rsidRPr="002F0E35">
        <w:rPr>
          <w:rFonts w:ascii="Comic Sans MS" w:hAnsi="Comic Sans MS"/>
          <w:b/>
          <w:sz w:val="20"/>
          <w:szCs w:val="20"/>
        </w:rPr>
        <w:t>ÇINAR AĞACINI TANIYALIM</w:t>
      </w:r>
    </w:p>
    <w:p w:rsidR="000A4E88" w:rsidRPr="002F0E35" w:rsidRDefault="000A4E88" w:rsidP="003820D4">
      <w:pPr>
        <w:pStyle w:val="NoSpacing"/>
        <w:jc w:val="both"/>
        <w:rPr>
          <w:rFonts w:ascii="Comic Sans MS" w:hAnsi="Comic Sans MS"/>
          <w:sz w:val="20"/>
          <w:szCs w:val="20"/>
        </w:rPr>
      </w:pPr>
      <w:r w:rsidRPr="002F0E35">
        <w:rPr>
          <w:rFonts w:ascii="Comic Sans MS" w:hAnsi="Comic Sans MS"/>
          <w:b/>
          <w:sz w:val="20"/>
          <w:szCs w:val="20"/>
        </w:rPr>
        <w:t>Etkinlik Türü</w:t>
      </w:r>
      <w:r w:rsidRPr="002F0E35">
        <w:rPr>
          <w:rFonts w:ascii="Comic Sans MS" w:hAnsi="Comic Sans MS"/>
          <w:sz w:val="20"/>
          <w:szCs w:val="20"/>
        </w:rPr>
        <w:t xml:space="preserve">      : Sanat ve Türkçe (Bütünleştirilmiş Bireysel ve Büyük Grup Etkinliği)</w:t>
      </w:r>
    </w:p>
    <w:p w:rsidR="000A4E88" w:rsidRPr="002F0E35" w:rsidRDefault="000A4E88" w:rsidP="003820D4">
      <w:pPr>
        <w:pStyle w:val="NoSpacing"/>
        <w:jc w:val="both"/>
        <w:rPr>
          <w:rFonts w:ascii="Comic Sans MS" w:hAnsi="Comic Sans MS"/>
          <w:sz w:val="20"/>
          <w:szCs w:val="20"/>
        </w:rPr>
      </w:pPr>
      <w:r w:rsidRPr="002F0E35">
        <w:rPr>
          <w:rFonts w:ascii="Comic Sans MS" w:hAnsi="Comic Sans MS"/>
          <w:b/>
          <w:sz w:val="20"/>
          <w:szCs w:val="20"/>
        </w:rPr>
        <w:t>Yaş Grubu (Ay)</w:t>
      </w:r>
      <w:r w:rsidRPr="002F0E35">
        <w:rPr>
          <w:rFonts w:ascii="Comic Sans MS" w:hAnsi="Comic Sans MS"/>
          <w:sz w:val="20"/>
          <w:szCs w:val="20"/>
        </w:rPr>
        <w:t xml:space="preserve">   : 48-66</w:t>
      </w:r>
    </w:p>
    <w:p w:rsidR="000A4E88" w:rsidRPr="002F0E35" w:rsidRDefault="000A4E88" w:rsidP="003820D4">
      <w:pPr>
        <w:pStyle w:val="NoSpacing"/>
        <w:jc w:val="both"/>
        <w:rPr>
          <w:rFonts w:ascii="Comic Sans MS" w:hAnsi="Comic Sans MS"/>
          <w:sz w:val="20"/>
          <w:szCs w:val="20"/>
        </w:rPr>
      </w:pP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KAZANIMLAR VE GÖSTERGELERİ</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DİL GELİŞİMI</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Kazanım 5: Dili iletişim aracıyla kullanır.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Göstergeleri: Sohbete katılır. Konuşmak için sırasını bekler.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PSİKOMOTOR  GELİŞİM</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Kazanım 4: Küçük kas kullanımı gerektiren hareketleri yapar.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Göstergeleri: Malzemeleri keser. Malzemeleri yapıştırır. Çizgileri istenilen nitelikte çizer.</w:t>
      </w:r>
      <w:r w:rsidRPr="002F0E35">
        <w:rPr>
          <w:rFonts w:ascii="Comic Sans MS" w:hAnsi="Comic Sans MS"/>
          <w:sz w:val="20"/>
          <w:szCs w:val="20"/>
        </w:rPr>
        <w:tab/>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ÖZ</w:t>
      </w:r>
      <w:r w:rsidRPr="002F0E35">
        <w:rPr>
          <w:rFonts w:ascii="Comic Sans MS" w:hAnsi="Comic Sans MS"/>
          <w:b/>
          <w:sz w:val="20"/>
          <w:szCs w:val="20"/>
        </w:rPr>
        <w:t>BAKIM BECERİLERİ</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Kazanım 3: Yaşam alanlarında gerekli düzenlemeler yapar.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Göstergeleri: Ev/okuldaki eşyaları temiz ve özenle kullanır. Ev/okuldaki eşyaları toplar.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A4E88" w:rsidRDefault="000A4E88" w:rsidP="003820D4">
      <w:pPr>
        <w:pStyle w:val="NoSpacing"/>
        <w:jc w:val="both"/>
        <w:rPr>
          <w:rFonts w:ascii="Comic Sans MS" w:hAnsi="Comic Sans MS"/>
          <w:sz w:val="20"/>
          <w:szCs w:val="20"/>
        </w:rPr>
      </w:pPr>
    </w:p>
    <w:p w:rsidR="000A4E88" w:rsidRDefault="000A4E88" w:rsidP="003820D4">
      <w:pPr>
        <w:pStyle w:val="NoSpacing"/>
        <w:jc w:val="both"/>
        <w:rPr>
          <w:rFonts w:ascii="Comic Sans MS" w:hAnsi="Comic Sans MS"/>
          <w:sz w:val="20"/>
          <w:szCs w:val="20"/>
        </w:rPr>
      </w:pPr>
    </w:p>
    <w:p w:rsidR="000A4E88" w:rsidRPr="002F0E35" w:rsidRDefault="000A4E88" w:rsidP="003820D4">
      <w:pPr>
        <w:pStyle w:val="NoSpacing"/>
        <w:jc w:val="both"/>
        <w:rPr>
          <w:rFonts w:ascii="Comic Sans MS" w:hAnsi="Comic Sans MS"/>
          <w:sz w:val="20"/>
          <w:szCs w:val="20"/>
        </w:rPr>
      </w:pP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F0E35">
        <w:rPr>
          <w:rFonts w:ascii="Comic Sans MS" w:hAnsi="Comic Sans MS"/>
          <w:b/>
          <w:sz w:val="20"/>
          <w:szCs w:val="20"/>
        </w:rPr>
        <w:t>ÖĞRENME SÜRECİ</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 xml:space="preserve">Çocuklar U şeklinde oturtulur.        </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KÜÇÜK AĞAÇ</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Bugün küçüğüm</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Yarın büyüyeceğim</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Nefis tatlı meyveler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Ben size vereceğim</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Gölgemde serinletip</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Dinlendireceğim ben</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Yeterki çok sulayın</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Asla sözümden dönmem…………………………………………………  şiiri okunur. Çınar ağacı hakkında kısa açıklamalar yapılır. Çınar ağacının resimleri,yaprakları vs. incelenir. Çomak kuklalarla hikaye anlatılır.</w:t>
      </w:r>
    </w:p>
    <w:p w:rsidR="000A4E88"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A4E88" w:rsidRDefault="000A4E88" w:rsidP="002F0E35">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p>
    <w:p w:rsidR="000A4E88" w:rsidRPr="002F0E35" w:rsidRDefault="000A4E88" w:rsidP="002F0E35">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F0E35">
        <w:rPr>
          <w:rFonts w:ascii="Comic Sans MS" w:hAnsi="Comic Sans MS"/>
          <w:sz w:val="20"/>
          <w:szCs w:val="20"/>
        </w:rPr>
        <w:t>ÇINAR İLE ELMA</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Evvel zaman içinde iki ağaç varmış. Bunlardan biri elma, Diğeri ise çınar ağacıymış.Bu ağaçlar: kuşlara yuva, yolculara gölge olurmuş. Herkes elma ağacının meyvelerinden yermiş. Böylece ağaçlar kendilerine verilen görevi yerine getirirlermiş. Yaz mevsimi sona ermiş. Sonbaharın ilk günleriymiş. Yapraklar sararmaya başlamış. Elmalar olgunlaşmış..sıcak bir sonbahar günüymüş. Anne sincap iki yavrusunu alıp pikniğe götürmüş.</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Daldan dala atlayıp yol almışlar. Az gitmişler, uz gitmişler. Gide gide elma ve çınar ağaçlarının bulunduğu yere gelmişler. Bir Süre ağaçların gölgesinde oyunlar oynamışlar.. Ağaçlar sincapların oyununu dikkatle seyretmişler. Gölgelerinde sincapların oynamasından çok mutlu olmuşlar.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Yavru sincaplar: - anneciğim bize salıncak kurarmısın demişler.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salıncak sözünü duyan çınar ağacı çok mutlu olmuş.</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Çınar ağaccı anne sincaba: -Gördüğün gibi benim kocaman dallarım var. Bunların birine salıncak kurabilirsin. bundan çok mutlu olurum demiş..</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Anne sincap çınarın en büyük ve en kalın dalına salıncak kurmuş. Yavru sincaplar sırayla salıncağa binmişler..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Yavrular salıncakta eğlenirken anne sincap ta sofra hazırlamış..Palamut, ceviz, fındık her çeşit yiyeceklerden varmış sofrada..</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Elma ağacı dikkatli bir şekilde sincapları seyrediyormuş. Çınarın dalına salıncak kurduklarını görmüş.. salınmaktan bıkan yavru sincaplar karınlarını doyurmuşlar.. daha sonra doğruca elma ağacına tırmanmışlar..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Elma Ağacı: -hoşşgeldinizzz sevimli yavrular. demiş..</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Onlara en tatlı ve kırmızı elmalarından vermiş. Sincaplarda ona teşekkür etmişşler. Artık yuvaya dönme zamanı gelmiş. Ağaçları, meyveleri, çiçekleri yarattığı için Allah' a teşekkür etmişler</w:t>
      </w:r>
    </w:p>
    <w:p w:rsidR="000A4E88" w:rsidRPr="002F0E35" w:rsidRDefault="000A4E88" w:rsidP="007B602F">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 xml:space="preserve">         Hikaye sonrası masalara geçilir, çınar ağacı resimleri, yapraklar,artıkmateryaller,boya ve yapıştırıcılar,elişi kağıtları dağıtılır. Çocukların artıkmateryalleri de kullanarak özgün bir şekilde  çınar ağaçlarını oluşturmalarına fırsat erilir. Tamamlanan sanat çalışmaları panoya asılır.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Sınıfımızı hep beraber toplayalım.’’ Denir sınıf çocuklarla birlikte toplanır.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A4E88" w:rsidRDefault="000A4E88" w:rsidP="003820D4">
      <w:pPr>
        <w:pStyle w:val="NoSpacing"/>
        <w:jc w:val="both"/>
        <w:rPr>
          <w:rFonts w:ascii="Comic Sans MS" w:hAnsi="Comic Sans MS"/>
          <w:sz w:val="20"/>
          <w:szCs w:val="20"/>
        </w:rPr>
      </w:pPr>
    </w:p>
    <w:p w:rsidR="000A4E88" w:rsidRDefault="000A4E88" w:rsidP="003820D4">
      <w:pPr>
        <w:pStyle w:val="NoSpacing"/>
        <w:jc w:val="both"/>
        <w:rPr>
          <w:rFonts w:ascii="Comic Sans MS" w:hAnsi="Comic Sans MS"/>
          <w:sz w:val="20"/>
          <w:szCs w:val="20"/>
        </w:rPr>
      </w:pP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MATERYALLER</w:t>
      </w:r>
      <w:r w:rsidRPr="002F0E35">
        <w:rPr>
          <w:rFonts w:ascii="Comic Sans MS" w:hAnsi="Comic Sans MS"/>
          <w:b/>
          <w:sz w:val="20"/>
          <w:szCs w:val="20"/>
        </w:rPr>
        <w:tab/>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çınar ağacı resimleri, yapraklar,artıkmateryaller,boya ve yapıştırıcılar,elişi kağıtları</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KAVRAMLAR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SÖZCÜKLER</w:t>
      </w:r>
      <w:r w:rsidRPr="002F0E35">
        <w:rPr>
          <w:rFonts w:ascii="Comic Sans MS" w:hAnsi="Comic Sans MS"/>
          <w:b/>
          <w:sz w:val="20"/>
          <w:szCs w:val="20"/>
        </w:rPr>
        <w:tab/>
      </w:r>
    </w:p>
    <w:p w:rsidR="000A4E88"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Çınar ve elma ağacı,sincaplar,salıncak</w:t>
      </w:r>
      <w:r w:rsidRPr="002F0E35">
        <w:rPr>
          <w:rFonts w:ascii="Comic Sans MS" w:hAnsi="Comic Sans MS"/>
          <w:sz w:val="20"/>
          <w:szCs w:val="20"/>
        </w:rPr>
        <w:tab/>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AİLE KATILIMI</w:t>
      </w:r>
    </w:p>
    <w:p w:rsidR="000A4E88"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Çocuklarıyla çevrede gördükleri ağaçları incelemeleri, çınar ağacı hakkında araştırma yapmaları önerilir.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UYARLAMA</w:t>
      </w:r>
      <w:r w:rsidRPr="002F0E35">
        <w:rPr>
          <w:rFonts w:ascii="Comic Sans MS" w:hAnsi="Comic Sans MS"/>
          <w:b/>
          <w:sz w:val="20"/>
          <w:szCs w:val="20"/>
        </w:rPr>
        <w:tab/>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Sınıfta Zihinsel Yetersizliği Olan Bir Çocuk Varsa; En basit düzeyde bir hayvan resmi verilerek çocuğun kesmesine fiziksel destekte bulunulur. Teşvik edici sözler söylenerek çocuğun etkinliğe olan ilgisi artırılmaya çalışılır.</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A4E88" w:rsidRPr="002F0E35" w:rsidRDefault="000A4E88" w:rsidP="003820D4">
      <w:pPr>
        <w:pStyle w:val="NoSpacing"/>
        <w:jc w:val="both"/>
        <w:rPr>
          <w:rFonts w:ascii="Comic Sans MS" w:hAnsi="Comic Sans MS"/>
          <w:b/>
          <w:sz w:val="20"/>
          <w:szCs w:val="20"/>
        </w:rPr>
      </w:pP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0E35">
        <w:rPr>
          <w:rFonts w:ascii="Comic Sans MS" w:hAnsi="Comic Sans MS"/>
          <w:b/>
          <w:sz w:val="20"/>
          <w:szCs w:val="20"/>
        </w:rPr>
        <w:t>DEĞERLENDİRME</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Bugün hangi ağacı tanıdık?</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Başka hangi ağaçları biliyorsunuz?</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Ağaçlar olmasaydı neler olabilirdi?</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Sizde ağaç dikmek istermisiniz?</w:t>
      </w:r>
    </w:p>
    <w:p w:rsidR="000A4E88" w:rsidRPr="002F0E35" w:rsidRDefault="000A4E88" w:rsidP="00080E5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0E35">
        <w:rPr>
          <w:rFonts w:ascii="Comic Sans MS" w:hAnsi="Comic Sans MS"/>
          <w:sz w:val="20"/>
          <w:szCs w:val="20"/>
        </w:rPr>
        <w:t>Eğitim seti 1.sayı/ 27.sayfa yapılır</w:t>
      </w:r>
    </w:p>
    <w:p w:rsidR="000A4E88" w:rsidRDefault="000A4E88" w:rsidP="00906C53"/>
    <w:p w:rsidR="000A4E88" w:rsidRDefault="000A4E88" w:rsidP="00906C53">
      <w:pPr>
        <w:ind w:firstLine="708"/>
        <w:jc w:val="center"/>
        <w:rPr>
          <w:b/>
        </w:rPr>
      </w:pPr>
    </w:p>
    <w:p w:rsidR="000A4E88" w:rsidRPr="00906C53" w:rsidRDefault="000A4E88" w:rsidP="00906C53">
      <w:pPr>
        <w:ind w:firstLine="708"/>
        <w:jc w:val="center"/>
        <w:rPr>
          <w:b/>
        </w:rPr>
      </w:pPr>
    </w:p>
    <w:p w:rsidR="000A4E88" w:rsidRPr="00906C53" w:rsidRDefault="000A4E88" w:rsidP="00906C53">
      <w:pPr>
        <w:pStyle w:val="NoSpacing"/>
        <w:jc w:val="center"/>
        <w:rPr>
          <w:rFonts w:ascii="Comic Sans MS" w:hAnsi="Comic Sans MS"/>
          <w:b/>
          <w:sz w:val="20"/>
          <w:szCs w:val="20"/>
        </w:rPr>
      </w:pPr>
      <w:r w:rsidRPr="00906C53">
        <w:rPr>
          <w:rFonts w:ascii="Comic Sans MS" w:hAnsi="Comic Sans MS"/>
          <w:b/>
          <w:sz w:val="20"/>
          <w:szCs w:val="20"/>
        </w:rPr>
        <w:t>ETKİNLİK  PLANI</w:t>
      </w:r>
      <w:r>
        <w:rPr>
          <w:rFonts w:ascii="Comic Sans MS" w:hAnsi="Comic Sans MS"/>
          <w:b/>
          <w:sz w:val="20"/>
          <w:szCs w:val="20"/>
        </w:rPr>
        <w:t>(2)</w:t>
      </w:r>
    </w:p>
    <w:p w:rsidR="000A4E88" w:rsidRPr="00906C53" w:rsidRDefault="000A4E88" w:rsidP="00906C53">
      <w:pPr>
        <w:pStyle w:val="NoSpacing"/>
        <w:jc w:val="center"/>
        <w:rPr>
          <w:rFonts w:ascii="Comic Sans MS" w:hAnsi="Comic Sans MS"/>
          <w:b/>
          <w:sz w:val="20"/>
          <w:szCs w:val="20"/>
        </w:rPr>
      </w:pPr>
      <w:r w:rsidRPr="00906C53">
        <w:rPr>
          <w:rFonts w:ascii="Comic Sans MS" w:hAnsi="Comic Sans MS"/>
          <w:b/>
          <w:sz w:val="20"/>
          <w:szCs w:val="20"/>
        </w:rPr>
        <w:t>ÇİZGİMİ ÇİZDİM</w:t>
      </w:r>
    </w:p>
    <w:p w:rsidR="000A4E88" w:rsidRPr="00906C53" w:rsidRDefault="000A4E88" w:rsidP="00906C53">
      <w:pPr>
        <w:pStyle w:val="NoSpacing"/>
        <w:rPr>
          <w:rFonts w:ascii="Comic Sans MS" w:hAnsi="Comic Sans MS"/>
          <w:sz w:val="20"/>
          <w:szCs w:val="20"/>
        </w:rPr>
      </w:pPr>
      <w:r w:rsidRPr="00906C53">
        <w:rPr>
          <w:rFonts w:ascii="Comic Sans MS" w:hAnsi="Comic Sans MS"/>
          <w:b/>
          <w:sz w:val="20"/>
          <w:szCs w:val="20"/>
        </w:rPr>
        <w:t>Etkinlik Türü</w:t>
      </w:r>
      <w:r w:rsidRPr="00906C53">
        <w:rPr>
          <w:rFonts w:ascii="Comic Sans MS" w:hAnsi="Comic Sans MS"/>
          <w:sz w:val="20"/>
          <w:szCs w:val="20"/>
        </w:rPr>
        <w:t xml:space="preserve">       : </w:t>
      </w:r>
      <w:r>
        <w:rPr>
          <w:rFonts w:ascii="Comic Sans MS" w:hAnsi="Comic Sans MS"/>
          <w:sz w:val="20"/>
          <w:szCs w:val="20"/>
        </w:rPr>
        <w:t xml:space="preserve">  </w:t>
      </w:r>
      <w:r w:rsidRPr="00906C53">
        <w:rPr>
          <w:rFonts w:ascii="Comic Sans MS" w:hAnsi="Comic Sans MS"/>
          <w:sz w:val="20"/>
          <w:szCs w:val="20"/>
        </w:rPr>
        <w:t>Hareket-Okuma Yazmaya Hazırlık (Küçük Grup Etkinliği)</w:t>
      </w:r>
    </w:p>
    <w:p w:rsidR="000A4E88" w:rsidRPr="00906C53" w:rsidRDefault="000A4E88" w:rsidP="00906C53">
      <w:pPr>
        <w:pStyle w:val="NoSpacing"/>
        <w:rPr>
          <w:rFonts w:ascii="Comic Sans MS" w:hAnsi="Comic Sans MS"/>
          <w:sz w:val="20"/>
          <w:szCs w:val="20"/>
        </w:rPr>
      </w:pPr>
      <w:r w:rsidRPr="00906C53">
        <w:rPr>
          <w:rFonts w:ascii="Comic Sans MS" w:hAnsi="Comic Sans MS"/>
          <w:b/>
          <w:sz w:val="20"/>
          <w:szCs w:val="20"/>
        </w:rPr>
        <w:t>Yaş Grubu (Ay)</w:t>
      </w:r>
      <w:r w:rsidRPr="00906C53">
        <w:rPr>
          <w:rFonts w:ascii="Comic Sans MS" w:hAnsi="Comic Sans MS"/>
          <w:sz w:val="20"/>
          <w:szCs w:val="20"/>
        </w:rPr>
        <w:t xml:space="preserve">   : </w:t>
      </w:r>
      <w:r>
        <w:rPr>
          <w:rFonts w:ascii="Comic Sans MS" w:hAnsi="Comic Sans MS"/>
          <w:sz w:val="20"/>
          <w:szCs w:val="20"/>
        </w:rPr>
        <w:t xml:space="preserve">  </w:t>
      </w:r>
      <w:r w:rsidRPr="00906C53">
        <w:rPr>
          <w:rFonts w:ascii="Comic Sans MS" w:hAnsi="Comic Sans MS"/>
          <w:sz w:val="20"/>
          <w:szCs w:val="20"/>
        </w:rPr>
        <w:t>48-66</w:t>
      </w:r>
    </w:p>
    <w:p w:rsidR="000A4E88" w:rsidRPr="00906C53" w:rsidRDefault="000A4E88" w:rsidP="00906C53">
      <w:pPr>
        <w:pStyle w:val="NoSpacing"/>
        <w:rPr>
          <w:rFonts w:ascii="Comic Sans MS" w:hAnsi="Comic Sans MS"/>
          <w:sz w:val="20"/>
          <w:szCs w:val="20"/>
        </w:rPr>
      </w:pP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KAZANIMLAR VE GÖSTERGELERİ</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Kazanım 4: Nesneleri sayar.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Göstergeleri: İleriye/geriye doğru birer birer ritmik sayar.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Kazanım 7: Nesne ya da varlıkları özelliklerine göre gruplar.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Göstergeleri: Nesne/varlıkları rengine göre gruplar.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Kazanım 10: Mekânda konumla ilgili yönergeleri uygular.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Göstergeleri: Yönergeye uygun olarak nesneyi doğru yere yerleştirir. Mekânda konum alır.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A4E88" w:rsidRPr="00906C53" w:rsidRDefault="000A4E88" w:rsidP="00906C53">
      <w:pPr>
        <w:pStyle w:val="NoSpacing"/>
        <w:rPr>
          <w:rFonts w:ascii="Comic Sans MS" w:hAnsi="Comic Sans MS"/>
          <w:sz w:val="20"/>
          <w:szCs w:val="20"/>
        </w:rPr>
      </w:pP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06C53">
        <w:rPr>
          <w:rFonts w:ascii="Comic Sans MS" w:hAnsi="Comic Sans MS"/>
          <w:b/>
          <w:sz w:val="20"/>
          <w:szCs w:val="20"/>
        </w:rPr>
        <w:t>ÖĞRENME SÜRECİ</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 xml:space="preserve">    Renkli bantlarla yere yanyana (5 tane) çizgiler çizilir. Başlangıç ve bitiş noktaları işaretlenir ve sınıfın bir köşesine kartondan hazırlanmış gülenyüzler bırakılır. </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Çocuklar ilk çizginin başında sıra olur. Öğretmenin verdiği komutla en baştaki çizgiden başlayarak, çizgiden dışarı çıkmadan sonuna kadar yürürler. Birinci çizgiyi tamamlayan 2.çizgiye,3.çizgiye,4.çizgiye geçerler. Parkuru tamamlayan çocuk gülenyüzünü alır ve panoya asar. Tüm çocuklar oyunu tamamladıktan sonra kazanılan gülen yüzler sayılır. (Gülen yüzler evlere yollanabilir)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 xml:space="preserve">     Masalara geçilir çizgi çizme çalışmalarıyla ilgili sayfalar ve boya kalemleri dağıtılır.Öğretmen rehberliğpinde çizgi çizme çalışmaarı yapılır. Çizgi çalışmasında başlangıç-bitiş noktalarına dikkat edilir. Çocukların kalemi doğru tutmaları örnekleyerek gösterilir. Sayfa düzeni hakkında gerekirse açıklamalar yapılır.</w:t>
      </w:r>
    </w:p>
    <w:p w:rsidR="000A4E88" w:rsidRPr="00906C53" w:rsidRDefault="000A4E88" w:rsidP="00906C53">
      <w:pPr>
        <w:pStyle w:val="NoSpacing"/>
        <w:rPr>
          <w:rFonts w:ascii="Comic Sans MS" w:hAnsi="Comic Sans MS"/>
          <w:sz w:val="20"/>
          <w:szCs w:val="20"/>
        </w:rPr>
      </w:pPr>
    </w:p>
    <w:p w:rsidR="000A4E88" w:rsidRPr="00906C53" w:rsidRDefault="000A4E88" w:rsidP="00906C53">
      <w:pPr>
        <w:pStyle w:val="NoSpacing"/>
        <w:rPr>
          <w:rFonts w:ascii="Comic Sans MS" w:hAnsi="Comic Sans MS"/>
          <w:sz w:val="20"/>
          <w:szCs w:val="20"/>
        </w:rPr>
      </w:pP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MATERYALLER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Renkli bantlar,çalışma sayfaları,kalemler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KAVRAMLAR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Başlangıç-bitiş</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SÖZCÜKLER</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Çizgi, çizmek</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AİLE KATILIMI</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A4E88" w:rsidRPr="00906C53" w:rsidRDefault="000A4E88" w:rsidP="00906C53">
      <w:pPr>
        <w:pStyle w:val="NoSpacing"/>
        <w:rPr>
          <w:rFonts w:ascii="Comic Sans MS" w:hAnsi="Comic Sans MS"/>
          <w:sz w:val="20"/>
          <w:szCs w:val="20"/>
        </w:rPr>
      </w:pPr>
      <w:bookmarkStart w:id="0" w:name="_GoBack"/>
      <w:bookmarkEnd w:id="0"/>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UYARLAMA</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0A4E88" w:rsidRDefault="000A4E88" w:rsidP="00906C53">
      <w:pPr>
        <w:pStyle w:val="NoSpacing"/>
        <w:rPr>
          <w:rFonts w:ascii="Comic Sans MS" w:hAnsi="Comic Sans MS"/>
          <w:sz w:val="20"/>
          <w:szCs w:val="20"/>
        </w:rPr>
      </w:pPr>
      <w:r>
        <w:rPr>
          <w:rFonts w:ascii="Comic Sans MS" w:hAnsi="Comic Sans MS"/>
          <w:sz w:val="20"/>
          <w:szCs w:val="20"/>
        </w:rPr>
        <w:tab/>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DEĞERLENDİRME</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Çizgi oyunumuzda neye dikkat ettik?</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Başlangıç – bitiş ne demek?</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Oyunu beğendiniz mi?</w:t>
      </w:r>
    </w:p>
    <w:p w:rsidR="000A4E88" w:rsidRPr="00906C53"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Oyunda yaşadığınız güçlükler oldu mu?</w:t>
      </w:r>
    </w:p>
    <w:p w:rsidR="000A4E88" w:rsidRDefault="000A4E88" w:rsidP="00906C5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Eğitim seti 1.sayı/26.sayfa yönergeye uygun yapılır</w:t>
      </w:r>
    </w:p>
    <w:sectPr w:rsidR="000A4E88" w:rsidSect="002F0E35">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E88" w:rsidRDefault="000A4E88" w:rsidP="00C0255D">
      <w:pPr>
        <w:spacing w:after="0" w:line="240" w:lineRule="auto"/>
      </w:pPr>
      <w:r>
        <w:separator/>
      </w:r>
    </w:p>
  </w:endnote>
  <w:endnote w:type="continuationSeparator" w:id="0">
    <w:p w:rsidR="000A4E88" w:rsidRDefault="000A4E88" w:rsidP="00C025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E88" w:rsidRDefault="000A4E88" w:rsidP="00C0255D">
      <w:pPr>
        <w:spacing w:after="0" w:line="240" w:lineRule="auto"/>
      </w:pPr>
      <w:r>
        <w:separator/>
      </w:r>
    </w:p>
  </w:footnote>
  <w:footnote w:type="continuationSeparator" w:id="0">
    <w:p w:rsidR="000A4E88" w:rsidRDefault="000A4E88" w:rsidP="00C025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47395A"/>
    <w:multiLevelType w:val="hybridMultilevel"/>
    <w:tmpl w:val="DC9044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D97B71"/>
    <w:multiLevelType w:val="hybridMultilevel"/>
    <w:tmpl w:val="F90031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A154A1B"/>
    <w:multiLevelType w:val="hybridMultilevel"/>
    <w:tmpl w:val="682841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
  </w:num>
  <w:num w:numId="4">
    <w:abstractNumId w:val="2"/>
  </w:num>
  <w:num w:numId="5">
    <w:abstractNumId w:val="6"/>
  </w:num>
  <w:num w:numId="6">
    <w:abstractNumId w:val="17"/>
  </w:num>
  <w:num w:numId="7">
    <w:abstractNumId w:val="0"/>
  </w:num>
  <w:num w:numId="8">
    <w:abstractNumId w:val="7"/>
  </w:num>
  <w:num w:numId="9">
    <w:abstractNumId w:val="9"/>
  </w:num>
  <w:num w:numId="10">
    <w:abstractNumId w:val="12"/>
  </w:num>
  <w:num w:numId="11">
    <w:abstractNumId w:val="13"/>
  </w:num>
  <w:num w:numId="12">
    <w:abstractNumId w:val="15"/>
  </w:num>
  <w:num w:numId="13">
    <w:abstractNumId w:val="11"/>
  </w:num>
  <w:num w:numId="14">
    <w:abstractNumId w:val="10"/>
  </w:num>
  <w:num w:numId="15">
    <w:abstractNumId w:val="3"/>
  </w:num>
  <w:num w:numId="16">
    <w:abstractNumId w:val="4"/>
  </w:num>
  <w:num w:numId="17">
    <w:abstractNumId w:val="16"/>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56EED"/>
    <w:rsid w:val="00080E5B"/>
    <w:rsid w:val="000A4E88"/>
    <w:rsid w:val="000B4633"/>
    <w:rsid w:val="00134AAB"/>
    <w:rsid w:val="001630F6"/>
    <w:rsid w:val="00212FA1"/>
    <w:rsid w:val="00280379"/>
    <w:rsid w:val="002A3644"/>
    <w:rsid w:val="002B3C67"/>
    <w:rsid w:val="002F0E35"/>
    <w:rsid w:val="003342B6"/>
    <w:rsid w:val="00357997"/>
    <w:rsid w:val="003820D4"/>
    <w:rsid w:val="003E6C7C"/>
    <w:rsid w:val="004227BD"/>
    <w:rsid w:val="0046474F"/>
    <w:rsid w:val="00487A87"/>
    <w:rsid w:val="005703CE"/>
    <w:rsid w:val="00611ED2"/>
    <w:rsid w:val="006445A8"/>
    <w:rsid w:val="00691096"/>
    <w:rsid w:val="006A12C0"/>
    <w:rsid w:val="006C763E"/>
    <w:rsid w:val="006F4719"/>
    <w:rsid w:val="00723EF8"/>
    <w:rsid w:val="00724D6A"/>
    <w:rsid w:val="00770A47"/>
    <w:rsid w:val="007B602F"/>
    <w:rsid w:val="007B6875"/>
    <w:rsid w:val="00816089"/>
    <w:rsid w:val="008727D5"/>
    <w:rsid w:val="008A2426"/>
    <w:rsid w:val="008A716D"/>
    <w:rsid w:val="008D090E"/>
    <w:rsid w:val="008D24D8"/>
    <w:rsid w:val="008E719B"/>
    <w:rsid w:val="00906C53"/>
    <w:rsid w:val="0091045F"/>
    <w:rsid w:val="0092225D"/>
    <w:rsid w:val="009448FC"/>
    <w:rsid w:val="00960FBC"/>
    <w:rsid w:val="00974FE6"/>
    <w:rsid w:val="00976A6B"/>
    <w:rsid w:val="009B25BB"/>
    <w:rsid w:val="009B5ABC"/>
    <w:rsid w:val="00A15649"/>
    <w:rsid w:val="00A6319E"/>
    <w:rsid w:val="00AC45E4"/>
    <w:rsid w:val="00AE7C8B"/>
    <w:rsid w:val="00B07051"/>
    <w:rsid w:val="00B100C5"/>
    <w:rsid w:val="00B47069"/>
    <w:rsid w:val="00B63276"/>
    <w:rsid w:val="00B903A6"/>
    <w:rsid w:val="00B90486"/>
    <w:rsid w:val="00B91B55"/>
    <w:rsid w:val="00BC2F1E"/>
    <w:rsid w:val="00C0255D"/>
    <w:rsid w:val="00C228DD"/>
    <w:rsid w:val="00C41D57"/>
    <w:rsid w:val="00C55225"/>
    <w:rsid w:val="00CF2133"/>
    <w:rsid w:val="00D653D0"/>
    <w:rsid w:val="00DB4276"/>
    <w:rsid w:val="00DF3498"/>
    <w:rsid w:val="00E71A1E"/>
    <w:rsid w:val="00E7339D"/>
    <w:rsid w:val="00E9679B"/>
    <w:rsid w:val="00ED5F66"/>
    <w:rsid w:val="00EF083C"/>
    <w:rsid w:val="00F1028D"/>
    <w:rsid w:val="00F118A8"/>
    <w:rsid w:val="00F33974"/>
    <w:rsid w:val="00F61844"/>
    <w:rsid w:val="00F63863"/>
    <w:rsid w:val="00F81048"/>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C0255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0255D"/>
    <w:rPr>
      <w:rFonts w:cs="Times New Roman"/>
      <w:lang w:val="en-US"/>
    </w:rPr>
  </w:style>
  <w:style w:type="paragraph" w:styleId="Footer">
    <w:name w:val="footer"/>
    <w:basedOn w:val="Normal"/>
    <w:link w:val="FooterChar"/>
    <w:uiPriority w:val="99"/>
    <w:rsid w:val="00C0255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0255D"/>
    <w:rPr>
      <w:rFonts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5</Pages>
  <Words>980</Words>
  <Characters>5591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19</cp:revision>
  <dcterms:created xsi:type="dcterms:W3CDTF">2015-05-13T17:49:00Z</dcterms:created>
  <dcterms:modified xsi:type="dcterms:W3CDTF">2016-08-27T20:31:00Z</dcterms:modified>
</cp:coreProperties>
</file>